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15E" w:rsidRDefault="001E715E" w:rsidP="001E7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PYLLOK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E715E" w:rsidRDefault="001E715E" w:rsidP="001E71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715E" w:rsidRDefault="001E715E" w:rsidP="001E71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715E" w:rsidRDefault="001E715E" w:rsidP="001E7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Bridgewater, Somerset,</w:t>
      </w:r>
    </w:p>
    <w:p w:rsidR="001E715E" w:rsidRDefault="001E715E" w:rsidP="001E7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Cokyr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E715E" w:rsidRDefault="001E715E" w:rsidP="001E7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21-237)</w:t>
      </w:r>
    </w:p>
    <w:p w:rsidR="001761A0" w:rsidRDefault="001761A0" w:rsidP="0017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Bridgwater,</w:t>
      </w:r>
    </w:p>
    <w:p w:rsidR="001761A0" w:rsidRDefault="001761A0" w:rsidP="0017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lands of the late William Beauchamp(q.v.).</w:t>
      </w:r>
    </w:p>
    <w:p w:rsidR="001761A0" w:rsidRDefault="001761A0" w:rsidP="0017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21-284)</w:t>
      </w:r>
    </w:p>
    <w:p w:rsidR="001E715E" w:rsidRDefault="001E715E" w:rsidP="001E71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715E" w:rsidRDefault="001E715E" w:rsidP="001E71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1E715E" w:rsidP="001E7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February 2016</w:t>
      </w:r>
    </w:p>
    <w:p w:rsidR="001761A0" w:rsidRDefault="001761A0" w:rsidP="001E7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2016</w:t>
      </w:r>
      <w:bookmarkStart w:id="0" w:name="_GoBack"/>
      <w:bookmarkEnd w:id="0"/>
    </w:p>
    <w:p w:rsidR="002D6D2B" w:rsidRPr="001E715E" w:rsidRDefault="002D6D2B" w:rsidP="001E71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D6D2B" w:rsidRPr="001E71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15E" w:rsidRDefault="001E715E" w:rsidP="00564E3C">
      <w:pPr>
        <w:spacing w:after="0" w:line="240" w:lineRule="auto"/>
      </w:pPr>
      <w:r>
        <w:separator/>
      </w:r>
    </w:p>
  </w:endnote>
  <w:endnote w:type="continuationSeparator" w:id="0">
    <w:p w:rsidR="001E715E" w:rsidRDefault="001E715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761A0">
      <w:rPr>
        <w:rFonts w:ascii="Times New Roman" w:hAnsi="Times New Roman" w:cs="Times New Roman"/>
        <w:noProof/>
        <w:sz w:val="24"/>
        <w:szCs w:val="24"/>
      </w:rPr>
      <w:t>23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15E" w:rsidRDefault="001E715E" w:rsidP="00564E3C">
      <w:pPr>
        <w:spacing w:after="0" w:line="240" w:lineRule="auto"/>
      </w:pPr>
      <w:r>
        <w:separator/>
      </w:r>
    </w:p>
  </w:footnote>
  <w:footnote w:type="continuationSeparator" w:id="0">
    <w:p w:rsidR="001E715E" w:rsidRDefault="001E715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5E"/>
    <w:rsid w:val="001761A0"/>
    <w:rsid w:val="001E715E"/>
    <w:rsid w:val="002D6D2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5A798"/>
  <w15:chartTrackingRefBased/>
  <w15:docId w15:val="{2F555DCB-F487-4078-A5F1-4BD16E9B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2016-02-10T21:44:00Z</dcterms:created>
  <dcterms:modified xsi:type="dcterms:W3CDTF">2016-06-23T13:59:00Z</dcterms:modified>
</cp:coreProperties>
</file>